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CDB4D" w14:textId="77777777" w:rsidR="00C960E8" w:rsidRDefault="00C960E8" w:rsidP="00C960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OSBERN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91616C7" w14:textId="77777777" w:rsidR="00C960E8" w:rsidRDefault="00C960E8" w:rsidP="00C960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Stratford upon Avon. Barber.</w:t>
      </w:r>
    </w:p>
    <w:p w14:paraId="4F74A93B" w14:textId="77777777" w:rsidR="00C960E8" w:rsidRDefault="00C960E8" w:rsidP="00C960E8">
      <w:pPr>
        <w:pStyle w:val="NoSpacing"/>
        <w:rPr>
          <w:rFonts w:cs="Times New Roman"/>
          <w:szCs w:val="24"/>
        </w:rPr>
      </w:pPr>
    </w:p>
    <w:p w14:paraId="498D2D93" w14:textId="77777777" w:rsidR="00C960E8" w:rsidRDefault="00C960E8" w:rsidP="00C960E8">
      <w:pPr>
        <w:pStyle w:val="NoSpacing"/>
        <w:rPr>
          <w:rFonts w:cs="Times New Roman"/>
          <w:szCs w:val="24"/>
        </w:rPr>
      </w:pPr>
    </w:p>
    <w:p w14:paraId="481A44E2" w14:textId="77777777" w:rsidR="00C960E8" w:rsidRDefault="00C960E8" w:rsidP="00C960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Roger Paget(q.v.) brought a plaint of debt against him and four others.</w:t>
      </w:r>
    </w:p>
    <w:p w14:paraId="32D15BD5" w14:textId="77777777" w:rsidR="00C960E8" w:rsidRDefault="00C960E8" w:rsidP="00C960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4BCCA08" w14:textId="77777777" w:rsidR="00C960E8" w:rsidRDefault="00C960E8" w:rsidP="00C960E8">
      <w:pPr>
        <w:pStyle w:val="NoSpacing"/>
        <w:rPr>
          <w:rFonts w:cs="Times New Roman"/>
          <w:szCs w:val="24"/>
        </w:rPr>
      </w:pPr>
    </w:p>
    <w:p w14:paraId="799F4B9A" w14:textId="77777777" w:rsidR="00C960E8" w:rsidRDefault="00C960E8" w:rsidP="00C960E8">
      <w:pPr>
        <w:pStyle w:val="NoSpacing"/>
        <w:rPr>
          <w:rFonts w:cs="Times New Roman"/>
          <w:szCs w:val="24"/>
        </w:rPr>
      </w:pPr>
    </w:p>
    <w:p w14:paraId="6F2443B6" w14:textId="77777777" w:rsidR="00C960E8" w:rsidRDefault="00C960E8" w:rsidP="00C960E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September 2022</w:t>
      </w:r>
    </w:p>
    <w:p w14:paraId="1EF1C5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FD1CE" w14:textId="77777777" w:rsidR="00C960E8" w:rsidRDefault="00C960E8" w:rsidP="009139A6">
      <w:r>
        <w:separator/>
      </w:r>
    </w:p>
  </w:endnote>
  <w:endnote w:type="continuationSeparator" w:id="0">
    <w:p w14:paraId="3BB3F511" w14:textId="77777777" w:rsidR="00C960E8" w:rsidRDefault="00C960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C75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44A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ABE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68041" w14:textId="77777777" w:rsidR="00C960E8" w:rsidRDefault="00C960E8" w:rsidP="009139A6">
      <w:r>
        <w:separator/>
      </w:r>
    </w:p>
  </w:footnote>
  <w:footnote w:type="continuationSeparator" w:id="0">
    <w:p w14:paraId="729FF882" w14:textId="77777777" w:rsidR="00C960E8" w:rsidRDefault="00C960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43B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9A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19D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0E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960E8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8BD1A"/>
  <w15:chartTrackingRefBased/>
  <w15:docId w15:val="{3A700F07-1985-48FC-970E-2556B749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960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2022-11-17T21:35:00Z</dcterms:created>
  <dcterms:modified xsi:type="dcterms:W3CDTF">2022-11-17T21:36:00Z</dcterms:modified>
</cp:coreProperties>
</file>